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2E" w:rsidRPr="006F5060" w:rsidRDefault="00453F2E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53F2E" w:rsidRPr="006F5060" w:rsidRDefault="00453F2E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53F2E" w:rsidRPr="005C5DBF" w:rsidRDefault="00453F2E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53F2E" w:rsidRPr="005C5DBF" w:rsidRDefault="00453F2E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53F2E" w:rsidRPr="005C5DBF" w:rsidRDefault="00453F2E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53F2E" w:rsidRPr="005C5DBF" w:rsidRDefault="00453F2E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18.10.2022  № 296</w:t>
      </w:r>
    </w:p>
    <w:p w:rsidR="00453F2E" w:rsidRPr="005C5DBF" w:rsidRDefault="00453F2E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453F2E" w:rsidRDefault="00453F2E" w:rsidP="00954284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20.09.2022 № 251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Найтоповичского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Унечского муниципального района  Брянской области» </w:t>
      </w:r>
    </w:p>
    <w:p w:rsidR="00453F2E" w:rsidRPr="005C5DBF" w:rsidRDefault="00453F2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F2E" w:rsidRPr="005C5DBF" w:rsidRDefault="00453F2E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453F2E" w:rsidRPr="00AB7028" w:rsidRDefault="00453F2E" w:rsidP="00AB70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Федерации»,приказом  Росреестра от 10.11.2020 № П/0412 «Об утверждении классификатора видов разрешенного использования земельных участков», в  целях постановки на государственный  кадастровый  учет  земельного  участка</w:t>
      </w:r>
    </w:p>
    <w:p w:rsidR="00453F2E" w:rsidRPr="00D3338B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453F2E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ы2, 3,4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20.09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251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Найтоповичско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го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Унечского муниципального района Брянской области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53F2E" w:rsidRPr="00D3338B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Вместо слов: «- вид разрешенного использования: «растениеводство, животноводство»-код вида 1.1, 1.17» читать слова </w:t>
      </w:r>
      <w:r w:rsidRPr="00620FD2">
        <w:rPr>
          <w:rFonts w:ascii="Times New Roman" w:hAnsi="Times New Roman" w:cs="Times New Roman"/>
          <w:sz w:val="24"/>
          <w:szCs w:val="24"/>
          <w:lang w:eastAsia="ru-RU"/>
        </w:rPr>
        <w:t>«-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вид разрешенного использования: «растениеводство, скотоводство»-код вида 1.1, 1.8»и далее по тексту.</w:t>
      </w:r>
    </w:p>
    <w:p w:rsidR="00453F2E" w:rsidRPr="00D3338B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53F2E" w:rsidRPr="00D3338B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453F2E" w:rsidRPr="00D3338B" w:rsidRDefault="00453F2E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  заместителя главы администрации района  И.М. Волкович.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453F2E" w:rsidRPr="00D25609">
        <w:tc>
          <w:tcPr>
            <w:tcW w:w="3526" w:type="pct"/>
          </w:tcPr>
          <w:p w:rsidR="00453F2E" w:rsidRDefault="00453F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3F2E" w:rsidRPr="00D25609" w:rsidRDefault="00453F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453F2E" w:rsidRDefault="00453F2E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53F2E" w:rsidRPr="00D25609" w:rsidRDefault="00453F2E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4" w:right="140" w:hanging="18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</w:tbl>
    <w:p w:rsidR="00453F2E" w:rsidRDefault="00453F2E" w:rsidP="007F4AF9"/>
    <w:sectPr w:rsidR="00453F2E" w:rsidSect="00AB7028">
      <w:pgSz w:w="11906" w:h="16838"/>
      <w:pgMar w:top="568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187A5F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53F2E"/>
    <w:rsid w:val="004620E9"/>
    <w:rsid w:val="00483367"/>
    <w:rsid w:val="004D0154"/>
    <w:rsid w:val="004D036E"/>
    <w:rsid w:val="0052082C"/>
    <w:rsid w:val="005747CB"/>
    <w:rsid w:val="0059004B"/>
    <w:rsid w:val="005B09E7"/>
    <w:rsid w:val="005C5DBF"/>
    <w:rsid w:val="005D73BB"/>
    <w:rsid w:val="00620FD2"/>
    <w:rsid w:val="00690AEE"/>
    <w:rsid w:val="00694104"/>
    <w:rsid w:val="006A6291"/>
    <w:rsid w:val="006F05B9"/>
    <w:rsid w:val="006F5060"/>
    <w:rsid w:val="007239FA"/>
    <w:rsid w:val="00761DF0"/>
    <w:rsid w:val="00763C19"/>
    <w:rsid w:val="00786B94"/>
    <w:rsid w:val="007A2C22"/>
    <w:rsid w:val="007A79A1"/>
    <w:rsid w:val="007F4AF9"/>
    <w:rsid w:val="00862D1E"/>
    <w:rsid w:val="00875908"/>
    <w:rsid w:val="00886818"/>
    <w:rsid w:val="008A3DC7"/>
    <w:rsid w:val="008A7E6E"/>
    <w:rsid w:val="008E055F"/>
    <w:rsid w:val="00904910"/>
    <w:rsid w:val="009067EA"/>
    <w:rsid w:val="00954284"/>
    <w:rsid w:val="009F6FD2"/>
    <w:rsid w:val="00A33682"/>
    <w:rsid w:val="00A354CA"/>
    <w:rsid w:val="00A63D3A"/>
    <w:rsid w:val="00AB7028"/>
    <w:rsid w:val="00AE0462"/>
    <w:rsid w:val="00AF790A"/>
    <w:rsid w:val="00AF7A85"/>
    <w:rsid w:val="00B50584"/>
    <w:rsid w:val="00B511C0"/>
    <w:rsid w:val="00BB0AAA"/>
    <w:rsid w:val="00BB7489"/>
    <w:rsid w:val="00C352B6"/>
    <w:rsid w:val="00C87B4F"/>
    <w:rsid w:val="00D1561D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265</TotalTime>
  <Pages>1</Pages>
  <Words>252</Words>
  <Characters>1441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2022-10-18T12:21:00Z</cp:lastPrinted>
  <dcterms:created xsi:type="dcterms:W3CDTF">2018-03-22T13:52:00Z</dcterms:created>
  <dcterms:modified xsi:type="dcterms:W3CDTF">2022-10-21T05:51:00Z</dcterms:modified>
</cp:coreProperties>
</file>